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81D" w:rsidRPr="00262BDA" w:rsidRDefault="00D2730A" w:rsidP="00F90BE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Примечание к Приложению №</w:t>
      </w:r>
      <w:r w:rsidR="003648FD">
        <w:rPr>
          <w:rFonts w:ascii="Verdana" w:hAnsi="Verdana"/>
          <w:sz w:val="18"/>
          <w:szCs w:val="18"/>
        </w:rPr>
        <w:t xml:space="preserve"> </w:t>
      </w:r>
      <w:r w:rsidR="003A213A">
        <w:rPr>
          <w:rFonts w:ascii="Verdana" w:hAnsi="Verdana"/>
          <w:sz w:val="18"/>
          <w:szCs w:val="18"/>
        </w:rPr>
        <w:t>6</w:t>
      </w:r>
      <w:r>
        <w:rPr>
          <w:rFonts w:ascii="Verdana" w:hAnsi="Verdana"/>
          <w:sz w:val="18"/>
          <w:szCs w:val="18"/>
        </w:rPr>
        <w:t xml:space="preserve"> к схеме</w:t>
      </w:r>
      <w:r w:rsidR="00F90BEA" w:rsidRPr="00262BDA">
        <w:rPr>
          <w:rFonts w:ascii="Verdana" w:hAnsi="Verdana"/>
          <w:sz w:val="18"/>
          <w:szCs w:val="18"/>
        </w:rPr>
        <w:t xml:space="preserve"> размещения рекламных конструкций</w:t>
      </w:r>
    </w:p>
    <w:p w:rsidR="005C13D7" w:rsidRPr="00262BDA" w:rsidRDefault="00C7381D" w:rsidP="00D2730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  <w:r w:rsidRPr="00262BDA">
        <w:rPr>
          <w:rFonts w:ascii="Verdana" w:hAnsi="Verdana"/>
          <w:sz w:val="18"/>
          <w:szCs w:val="18"/>
        </w:rPr>
        <w:t xml:space="preserve">на территории городского округа «город </w:t>
      </w:r>
      <w:r w:rsidR="003648FD">
        <w:rPr>
          <w:rFonts w:ascii="Verdana" w:hAnsi="Verdana"/>
          <w:sz w:val="18"/>
          <w:szCs w:val="18"/>
        </w:rPr>
        <w:t>Дербент</w:t>
      </w:r>
      <w:r w:rsidRPr="00262BDA">
        <w:rPr>
          <w:rFonts w:ascii="Verdana" w:hAnsi="Verdana"/>
          <w:sz w:val="18"/>
          <w:szCs w:val="18"/>
        </w:rPr>
        <w:t>»</w:t>
      </w:r>
      <w:r w:rsidR="00D2730A">
        <w:rPr>
          <w:rFonts w:ascii="Verdana" w:hAnsi="Verdana"/>
          <w:sz w:val="18"/>
          <w:szCs w:val="18"/>
        </w:rPr>
        <w:t xml:space="preserve"> (</w:t>
      </w:r>
      <w:r w:rsidR="003648FD">
        <w:rPr>
          <w:rFonts w:ascii="Verdana" w:hAnsi="Verdana"/>
          <w:sz w:val="18"/>
          <w:szCs w:val="18"/>
        </w:rPr>
        <w:t>ул. Буйнакского</w:t>
      </w:r>
      <w:r w:rsidR="00D2730A">
        <w:rPr>
          <w:rFonts w:ascii="Verdana" w:hAnsi="Verdana"/>
          <w:sz w:val="18"/>
          <w:szCs w:val="18"/>
        </w:rPr>
        <w:t xml:space="preserve">)        </w:t>
      </w:r>
    </w:p>
    <w:p w:rsidR="00C7381D" w:rsidRPr="00262BDA" w:rsidRDefault="00C7381D" w:rsidP="00F90BE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</w:p>
    <w:tbl>
      <w:tblPr>
        <w:tblStyle w:val="a3"/>
        <w:tblW w:w="9896" w:type="dxa"/>
        <w:tblLayout w:type="fixed"/>
        <w:tblLook w:val="04A0" w:firstRow="1" w:lastRow="0" w:firstColumn="1" w:lastColumn="0" w:noHBand="0" w:noVBand="1"/>
      </w:tblPr>
      <w:tblGrid>
        <w:gridCol w:w="817"/>
        <w:gridCol w:w="3678"/>
        <w:gridCol w:w="2447"/>
        <w:gridCol w:w="709"/>
        <w:gridCol w:w="709"/>
        <w:gridCol w:w="567"/>
        <w:gridCol w:w="969"/>
      </w:tblGrid>
      <w:tr w:rsidR="00F90BEA" w:rsidRPr="00262BDA" w:rsidTr="00FA3259">
        <w:trPr>
          <w:cantSplit/>
          <w:trHeight w:val="2197"/>
        </w:trPr>
        <w:tc>
          <w:tcPr>
            <w:tcW w:w="817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214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 xml:space="preserve">Номер на </w:t>
            </w:r>
            <w:r w:rsidR="00B71091" w:rsidRPr="00262BDA">
              <w:rPr>
                <w:rFonts w:ascii="Verdana" w:hAnsi="Verdana"/>
                <w:sz w:val="18"/>
                <w:szCs w:val="18"/>
              </w:rPr>
              <w:t>С</w:t>
            </w:r>
            <w:r w:rsidRPr="00262BDA">
              <w:rPr>
                <w:rFonts w:ascii="Verdana" w:hAnsi="Verdana"/>
                <w:sz w:val="18"/>
                <w:szCs w:val="18"/>
              </w:rPr>
              <w:t>хеме</w:t>
            </w:r>
          </w:p>
        </w:tc>
        <w:tc>
          <w:tcPr>
            <w:tcW w:w="3678" w:type="dxa"/>
            <w:vAlign w:val="center"/>
          </w:tcPr>
          <w:p w:rsidR="007D356A" w:rsidRPr="00262BDA" w:rsidRDefault="007D356A" w:rsidP="00C7381D">
            <w:pPr>
              <w:spacing w:after="120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Адрес рекламного места</w:t>
            </w:r>
          </w:p>
        </w:tc>
        <w:tc>
          <w:tcPr>
            <w:tcW w:w="2447" w:type="dxa"/>
            <w:vAlign w:val="center"/>
          </w:tcPr>
          <w:p w:rsidR="007D356A" w:rsidRPr="00262BDA" w:rsidRDefault="007D356A" w:rsidP="009424AB">
            <w:pPr>
              <w:spacing w:after="120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 xml:space="preserve">Тип </w:t>
            </w:r>
            <w:r w:rsidR="00C7381D" w:rsidRPr="00262BDA">
              <w:rPr>
                <w:rFonts w:ascii="Verdana" w:hAnsi="Verdana"/>
                <w:sz w:val="18"/>
                <w:szCs w:val="18"/>
              </w:rPr>
              <w:t>рекламной</w:t>
            </w:r>
            <w:r w:rsidR="009424AB" w:rsidRPr="00262BD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62BDA">
              <w:rPr>
                <w:rFonts w:ascii="Verdana" w:hAnsi="Verdana"/>
                <w:sz w:val="18"/>
                <w:szCs w:val="18"/>
              </w:rPr>
              <w:t>конструкции</w:t>
            </w:r>
          </w:p>
        </w:tc>
        <w:tc>
          <w:tcPr>
            <w:tcW w:w="709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Размер конструкции (м.)</w:t>
            </w:r>
          </w:p>
        </w:tc>
        <w:tc>
          <w:tcPr>
            <w:tcW w:w="709" w:type="dxa"/>
            <w:textDirection w:val="btLr"/>
            <w:vAlign w:val="center"/>
          </w:tcPr>
          <w:p w:rsidR="009424AB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Площадь стороны</w:t>
            </w:r>
          </w:p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(кв. м.)</w:t>
            </w:r>
          </w:p>
        </w:tc>
        <w:tc>
          <w:tcPr>
            <w:tcW w:w="567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Кол-во сторон</w:t>
            </w:r>
          </w:p>
        </w:tc>
        <w:tc>
          <w:tcPr>
            <w:tcW w:w="969" w:type="dxa"/>
            <w:textDirection w:val="btLr"/>
            <w:vAlign w:val="center"/>
          </w:tcPr>
          <w:p w:rsidR="007D356A" w:rsidRPr="00262BDA" w:rsidRDefault="007D356A" w:rsidP="009424AB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Площадь информационного поля</w:t>
            </w:r>
            <w:r w:rsidR="009424AB" w:rsidRPr="00262BD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62BDA">
              <w:rPr>
                <w:rFonts w:ascii="Verdana" w:hAnsi="Verdana"/>
                <w:sz w:val="18"/>
                <w:szCs w:val="18"/>
              </w:rPr>
              <w:t>(кв. м.)</w:t>
            </w:r>
          </w:p>
        </w:tc>
      </w:tr>
      <w:tr w:rsidR="004464B8" w:rsidRPr="00262BDA" w:rsidTr="004464B8">
        <w:tc>
          <w:tcPr>
            <w:tcW w:w="817" w:type="dxa"/>
          </w:tcPr>
          <w:p w:rsidR="004464B8" w:rsidRPr="004464B8" w:rsidRDefault="00DB4B0D" w:rsidP="004464B8">
            <w:pPr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78" w:type="dxa"/>
          </w:tcPr>
          <w:p w:rsidR="004464B8" w:rsidRPr="00343102" w:rsidRDefault="004464B8" w:rsidP="004464B8">
            <w:pPr>
              <w:rPr>
                <w:rFonts w:ascii="Verdana" w:hAnsi="Verdana"/>
                <w:sz w:val="18"/>
                <w:szCs w:val="18"/>
              </w:rPr>
            </w:pPr>
            <w:r w:rsidRPr="00343102">
              <w:rPr>
                <w:rFonts w:ascii="Verdana" w:hAnsi="Verdana"/>
                <w:sz w:val="18"/>
                <w:szCs w:val="18"/>
              </w:rPr>
              <w:t>Ул. Буйнакского, справа по ходу движения от ул.</w:t>
            </w:r>
            <w:r w:rsidR="003D78B8">
              <w:rPr>
                <w:rFonts w:ascii="Verdana" w:hAnsi="Verdana"/>
                <w:sz w:val="18"/>
                <w:szCs w:val="18"/>
              </w:rPr>
              <w:t xml:space="preserve"> Сальмана, 33 м от стадиона</w:t>
            </w:r>
            <w:r>
              <w:rPr>
                <w:rFonts w:ascii="Verdana" w:hAnsi="Verdana"/>
                <w:sz w:val="18"/>
                <w:szCs w:val="18"/>
              </w:rPr>
              <w:t xml:space="preserve"> со стороны дом</w:t>
            </w:r>
            <w:r w:rsidR="003D78B8">
              <w:rPr>
                <w:rFonts w:ascii="Verdana" w:hAnsi="Verdana"/>
                <w:sz w:val="18"/>
                <w:szCs w:val="18"/>
              </w:rPr>
              <w:t>а №29.</w:t>
            </w:r>
          </w:p>
        </w:tc>
        <w:tc>
          <w:tcPr>
            <w:tcW w:w="2447" w:type="dxa"/>
          </w:tcPr>
          <w:p w:rsidR="004464B8" w:rsidRPr="00262BDA" w:rsidRDefault="004464B8" w:rsidP="009867D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4464B8" w:rsidRDefault="004464B8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4464B8" w:rsidRDefault="004464B8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4464B8" w:rsidRPr="00262BDA" w:rsidRDefault="004464B8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4464B8" w:rsidRDefault="004464B8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F04652" w:rsidTr="004464B8">
        <w:tc>
          <w:tcPr>
            <w:tcW w:w="817" w:type="dxa"/>
          </w:tcPr>
          <w:p w:rsidR="00F04652" w:rsidRPr="004464B8" w:rsidRDefault="00DB4B0D" w:rsidP="004464B8">
            <w:pPr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78" w:type="dxa"/>
          </w:tcPr>
          <w:p w:rsidR="00F04652" w:rsidRDefault="00F04652" w:rsidP="00FA32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Ул. Буйнакского, </w:t>
            </w:r>
            <w:r w:rsidR="00FA3259">
              <w:rPr>
                <w:rFonts w:ascii="Verdana" w:hAnsi="Verdana"/>
                <w:sz w:val="18"/>
                <w:szCs w:val="18"/>
              </w:rPr>
              <w:t>слева</w:t>
            </w:r>
            <w:r>
              <w:rPr>
                <w:rFonts w:ascii="Verdana" w:hAnsi="Verdana"/>
                <w:sz w:val="18"/>
                <w:szCs w:val="18"/>
              </w:rPr>
              <w:t xml:space="preserve"> по ходу движения от ул. Кобякова в сторону ул. Сальмана, 19 м. от пер. Красноармейский.</w:t>
            </w:r>
          </w:p>
        </w:tc>
        <w:tc>
          <w:tcPr>
            <w:tcW w:w="2447" w:type="dxa"/>
          </w:tcPr>
          <w:p w:rsidR="00F04652" w:rsidRDefault="00753004" w:rsidP="009867D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F04652" w:rsidRDefault="00753004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F04652" w:rsidRDefault="00753004" w:rsidP="0075300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F04652" w:rsidRDefault="00F04652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F04652" w:rsidRDefault="00753004" w:rsidP="0075300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DB4B0D" w:rsidTr="004464B8">
        <w:tc>
          <w:tcPr>
            <w:tcW w:w="817" w:type="dxa"/>
          </w:tcPr>
          <w:p w:rsidR="00DB4B0D" w:rsidRDefault="00DB4B0D" w:rsidP="004464B8">
            <w:pPr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678" w:type="dxa"/>
          </w:tcPr>
          <w:p w:rsidR="00DB4B0D" w:rsidRDefault="00DB4B0D" w:rsidP="00FA32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Буйнакского, справа по ходу движения от ул. Сальмана в сторону ул. Кобякова, после пер. Чапаева.</w:t>
            </w:r>
          </w:p>
        </w:tc>
        <w:tc>
          <w:tcPr>
            <w:tcW w:w="2447" w:type="dxa"/>
          </w:tcPr>
          <w:p w:rsidR="00DB4B0D" w:rsidRDefault="00742BA5" w:rsidP="009867D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DB4B0D" w:rsidRDefault="00DB4B0D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1,2х1,75</w:t>
            </w:r>
          </w:p>
        </w:tc>
        <w:tc>
          <w:tcPr>
            <w:tcW w:w="709" w:type="dxa"/>
            <w:vAlign w:val="center"/>
          </w:tcPr>
          <w:p w:rsidR="00DB4B0D" w:rsidRDefault="00DB4B0D" w:rsidP="0075300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DB4B0D" w:rsidRDefault="00DB4B0D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DB4B0D" w:rsidRDefault="00DB4B0D" w:rsidP="00753004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F04652" w:rsidTr="004464B8">
        <w:tc>
          <w:tcPr>
            <w:tcW w:w="817" w:type="dxa"/>
          </w:tcPr>
          <w:p w:rsidR="00F04652" w:rsidRPr="004464B8" w:rsidRDefault="00FA3259" w:rsidP="004464B8">
            <w:pPr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678" w:type="dxa"/>
          </w:tcPr>
          <w:p w:rsidR="00F04652" w:rsidRPr="00262BDA" w:rsidRDefault="00FA3259" w:rsidP="00FA32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Буйнакского, справа по ходу движения от ул. Кобякова в сторону ул. Сальмана, 19 м. от пер. Красноармейский.</w:t>
            </w:r>
          </w:p>
        </w:tc>
        <w:tc>
          <w:tcPr>
            <w:tcW w:w="2447" w:type="dxa"/>
          </w:tcPr>
          <w:p w:rsidR="00F04652" w:rsidRDefault="00FA3259" w:rsidP="009867D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F04652" w:rsidRDefault="00FA3259" w:rsidP="009867D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F04652" w:rsidRDefault="00FA3259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F04652" w:rsidRDefault="00F04652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F04652" w:rsidRDefault="00FA3259" w:rsidP="00FA32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F04652" w:rsidTr="004464B8">
        <w:tc>
          <w:tcPr>
            <w:tcW w:w="817" w:type="dxa"/>
          </w:tcPr>
          <w:p w:rsidR="00F04652" w:rsidRPr="004464B8" w:rsidRDefault="00DB4B0D" w:rsidP="004464B8">
            <w:pPr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678" w:type="dxa"/>
          </w:tcPr>
          <w:p w:rsidR="00F04652" w:rsidRDefault="00F04652" w:rsidP="009867D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Ул. Буйнакского, справа по ходу движения от ул. Кобякова в сторону ул. Сальмана, 42 м. от пер. 25 лет Октября.</w:t>
            </w:r>
          </w:p>
        </w:tc>
        <w:tc>
          <w:tcPr>
            <w:tcW w:w="2447" w:type="dxa"/>
          </w:tcPr>
          <w:p w:rsidR="00F04652" w:rsidRDefault="00753004" w:rsidP="009867D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F04652" w:rsidRPr="00DA41B7" w:rsidRDefault="00753004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F04652" w:rsidRDefault="00753004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F04652" w:rsidRDefault="00F04652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F04652" w:rsidRDefault="00753004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F04652" w:rsidRPr="00262BDA" w:rsidTr="004464B8">
        <w:tc>
          <w:tcPr>
            <w:tcW w:w="817" w:type="dxa"/>
          </w:tcPr>
          <w:p w:rsidR="00F04652" w:rsidRPr="004464B8" w:rsidRDefault="00DB4B0D" w:rsidP="004464B8">
            <w:pPr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678" w:type="dxa"/>
          </w:tcPr>
          <w:p w:rsidR="00F04652" w:rsidRPr="00262BDA" w:rsidRDefault="00F04652" w:rsidP="0075300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Ул. Буйнакского, справа по ходу движения от ул. Кобякова в сторону ул. Сальмана, </w:t>
            </w:r>
            <w:r w:rsidR="00753004">
              <w:rPr>
                <w:rFonts w:ascii="Verdana" w:hAnsi="Verdana"/>
                <w:sz w:val="18"/>
                <w:szCs w:val="18"/>
              </w:rPr>
              <w:t>96</w:t>
            </w:r>
            <w:r>
              <w:rPr>
                <w:rFonts w:ascii="Verdana" w:hAnsi="Verdana"/>
                <w:sz w:val="18"/>
                <w:szCs w:val="18"/>
              </w:rPr>
              <w:t xml:space="preserve"> м. от пер. 25 лет Октября. </w:t>
            </w:r>
          </w:p>
        </w:tc>
        <w:tc>
          <w:tcPr>
            <w:tcW w:w="2447" w:type="dxa"/>
          </w:tcPr>
          <w:p w:rsidR="00F04652" w:rsidRPr="00262BDA" w:rsidRDefault="00753004" w:rsidP="009867D7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F04652" w:rsidRPr="00262BDA" w:rsidRDefault="00753004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F04652" w:rsidRPr="00262BDA" w:rsidRDefault="00753004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F04652" w:rsidRPr="00262BDA" w:rsidRDefault="00F04652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F04652" w:rsidRPr="00262BDA" w:rsidRDefault="00753004" w:rsidP="009867D7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</w:tbl>
    <w:p w:rsidR="00F04652" w:rsidRDefault="00F04652" w:rsidP="00234790">
      <w:pPr>
        <w:spacing w:after="120"/>
        <w:rPr>
          <w:rFonts w:ascii="Verdana" w:hAnsi="Verdana"/>
          <w:i/>
          <w:sz w:val="18"/>
          <w:szCs w:val="18"/>
        </w:rPr>
      </w:pPr>
    </w:p>
    <w:p w:rsidR="00F04652" w:rsidRPr="00262BDA" w:rsidRDefault="00F04652" w:rsidP="00234790">
      <w:pPr>
        <w:spacing w:after="120"/>
        <w:rPr>
          <w:rFonts w:ascii="Verdana" w:hAnsi="Verdana"/>
          <w:i/>
          <w:sz w:val="18"/>
          <w:szCs w:val="18"/>
        </w:rPr>
      </w:pPr>
    </w:p>
    <w:sectPr w:rsidR="00F04652" w:rsidRPr="00262BDA" w:rsidSect="00757548">
      <w:pgSz w:w="11906" w:h="16838"/>
      <w:pgMar w:top="680" w:right="680" w:bottom="95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632AC"/>
    <w:multiLevelType w:val="hybridMultilevel"/>
    <w:tmpl w:val="7BA037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EC4C2D"/>
    <w:multiLevelType w:val="hybridMultilevel"/>
    <w:tmpl w:val="443407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F7405F"/>
    <w:multiLevelType w:val="multilevel"/>
    <w:tmpl w:val="0419001D"/>
    <w:styleLink w:val="1"/>
    <w:lvl w:ilvl="0"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A863C95"/>
    <w:multiLevelType w:val="hybridMultilevel"/>
    <w:tmpl w:val="A36017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962BB7"/>
    <w:multiLevelType w:val="hybridMultilevel"/>
    <w:tmpl w:val="9EDABE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FE65A7"/>
    <w:multiLevelType w:val="multilevel"/>
    <w:tmpl w:val="0419001D"/>
    <w:numStyleLink w:val="1"/>
  </w:abstractNum>
  <w:abstractNum w:abstractNumId="6" w15:restartNumberingAfterBreak="0">
    <w:nsid w:val="79BE3229"/>
    <w:multiLevelType w:val="hybridMultilevel"/>
    <w:tmpl w:val="16A884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A302A8"/>
    <w:multiLevelType w:val="hybridMultilevel"/>
    <w:tmpl w:val="4DEE1F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D864E69"/>
    <w:multiLevelType w:val="hybridMultilevel"/>
    <w:tmpl w:val="AC3604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789"/>
    <w:rsid w:val="0006604E"/>
    <w:rsid w:val="000914F1"/>
    <w:rsid w:val="000C30EA"/>
    <w:rsid w:val="000F38B2"/>
    <w:rsid w:val="000F7EBF"/>
    <w:rsid w:val="00107297"/>
    <w:rsid w:val="001109C3"/>
    <w:rsid w:val="00134BB9"/>
    <w:rsid w:val="001546B0"/>
    <w:rsid w:val="0017315D"/>
    <w:rsid w:val="001A5A33"/>
    <w:rsid w:val="001B1BB8"/>
    <w:rsid w:val="002070A7"/>
    <w:rsid w:val="00222269"/>
    <w:rsid w:val="00227E5C"/>
    <w:rsid w:val="00234790"/>
    <w:rsid w:val="00236CC5"/>
    <w:rsid w:val="00240884"/>
    <w:rsid w:val="00251AD6"/>
    <w:rsid w:val="00262BDA"/>
    <w:rsid w:val="002674E4"/>
    <w:rsid w:val="00290FFD"/>
    <w:rsid w:val="00291E6E"/>
    <w:rsid w:val="002C0231"/>
    <w:rsid w:val="00323B77"/>
    <w:rsid w:val="003648FD"/>
    <w:rsid w:val="00374BB7"/>
    <w:rsid w:val="00381F68"/>
    <w:rsid w:val="003A213A"/>
    <w:rsid w:val="003A227E"/>
    <w:rsid w:val="003B5912"/>
    <w:rsid w:val="003D78B8"/>
    <w:rsid w:val="00435017"/>
    <w:rsid w:val="004464B8"/>
    <w:rsid w:val="004C734C"/>
    <w:rsid w:val="004C7CA5"/>
    <w:rsid w:val="004E55B1"/>
    <w:rsid w:val="004E7974"/>
    <w:rsid w:val="00515F40"/>
    <w:rsid w:val="00542BAA"/>
    <w:rsid w:val="00557106"/>
    <w:rsid w:val="00563ABD"/>
    <w:rsid w:val="005C13D7"/>
    <w:rsid w:val="005C26B0"/>
    <w:rsid w:val="005E3789"/>
    <w:rsid w:val="006339EA"/>
    <w:rsid w:val="00666CD4"/>
    <w:rsid w:val="00675A4B"/>
    <w:rsid w:val="006A5A40"/>
    <w:rsid w:val="006D5427"/>
    <w:rsid w:val="006F08BD"/>
    <w:rsid w:val="00711A12"/>
    <w:rsid w:val="00741133"/>
    <w:rsid w:val="00742BA5"/>
    <w:rsid w:val="00753004"/>
    <w:rsid w:val="00757548"/>
    <w:rsid w:val="00781A6E"/>
    <w:rsid w:val="00794741"/>
    <w:rsid w:val="007C0417"/>
    <w:rsid w:val="007C16D4"/>
    <w:rsid w:val="007D356A"/>
    <w:rsid w:val="007E1C70"/>
    <w:rsid w:val="007E25C5"/>
    <w:rsid w:val="007E3577"/>
    <w:rsid w:val="007E6852"/>
    <w:rsid w:val="00810D00"/>
    <w:rsid w:val="008111CB"/>
    <w:rsid w:val="00826516"/>
    <w:rsid w:val="00856B02"/>
    <w:rsid w:val="0087781F"/>
    <w:rsid w:val="0089420E"/>
    <w:rsid w:val="008B7660"/>
    <w:rsid w:val="008F1645"/>
    <w:rsid w:val="00933B21"/>
    <w:rsid w:val="009424AB"/>
    <w:rsid w:val="0094284F"/>
    <w:rsid w:val="009523C5"/>
    <w:rsid w:val="009768F3"/>
    <w:rsid w:val="00987DD7"/>
    <w:rsid w:val="0099001B"/>
    <w:rsid w:val="009A24B5"/>
    <w:rsid w:val="009A5804"/>
    <w:rsid w:val="009B5890"/>
    <w:rsid w:val="00A00F7B"/>
    <w:rsid w:val="00A36B8B"/>
    <w:rsid w:val="00A3777A"/>
    <w:rsid w:val="00A41484"/>
    <w:rsid w:val="00A41B9E"/>
    <w:rsid w:val="00A46814"/>
    <w:rsid w:val="00AB0829"/>
    <w:rsid w:val="00AC2AFE"/>
    <w:rsid w:val="00AD30C1"/>
    <w:rsid w:val="00AE0603"/>
    <w:rsid w:val="00B71091"/>
    <w:rsid w:val="00BD7D42"/>
    <w:rsid w:val="00C0145B"/>
    <w:rsid w:val="00C14F31"/>
    <w:rsid w:val="00C72DCD"/>
    <w:rsid w:val="00C7381D"/>
    <w:rsid w:val="00CA5B42"/>
    <w:rsid w:val="00CC4C4F"/>
    <w:rsid w:val="00D16CFF"/>
    <w:rsid w:val="00D26F1B"/>
    <w:rsid w:val="00D2730A"/>
    <w:rsid w:val="00D62FAE"/>
    <w:rsid w:val="00DA41B7"/>
    <w:rsid w:val="00DA4F88"/>
    <w:rsid w:val="00DA6625"/>
    <w:rsid w:val="00DA6D43"/>
    <w:rsid w:val="00DB4B0D"/>
    <w:rsid w:val="00E071CE"/>
    <w:rsid w:val="00E26950"/>
    <w:rsid w:val="00E26BE2"/>
    <w:rsid w:val="00E458D9"/>
    <w:rsid w:val="00E64745"/>
    <w:rsid w:val="00E81231"/>
    <w:rsid w:val="00EE2C2E"/>
    <w:rsid w:val="00F04652"/>
    <w:rsid w:val="00F31DF8"/>
    <w:rsid w:val="00F41F3D"/>
    <w:rsid w:val="00F70FC8"/>
    <w:rsid w:val="00F90BEA"/>
    <w:rsid w:val="00FA3259"/>
    <w:rsid w:val="00FB584C"/>
    <w:rsid w:val="00FC5263"/>
    <w:rsid w:val="00FD77D7"/>
    <w:rsid w:val="00FF35EC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EAB15-AEF5-428C-9692-705D53EB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42B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42B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C7381D"/>
    <w:pPr>
      <w:ind w:left="720"/>
      <w:contextualSpacing/>
    </w:pPr>
  </w:style>
  <w:style w:type="paragraph" w:customStyle="1" w:styleId="ConsPlusNormal">
    <w:name w:val="ConsPlusNormal"/>
    <w:rsid w:val="00AE060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7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777A"/>
    <w:rPr>
      <w:rFonts w:ascii="Segoe UI" w:hAnsi="Segoe UI" w:cs="Segoe UI"/>
      <w:sz w:val="18"/>
      <w:szCs w:val="18"/>
    </w:rPr>
  </w:style>
  <w:style w:type="table" w:customStyle="1" w:styleId="10">
    <w:name w:val="Сетка таблицы1"/>
    <w:basedOn w:val="a1"/>
    <w:next w:val="a3"/>
    <w:uiPriority w:val="59"/>
    <w:rsid w:val="00DA4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uiPriority w:val="99"/>
    <w:rsid w:val="004464B8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3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LBOARD\YandexDisk-uiokaspreclama\&#1041;&#1083;&#1072;&#1085;&#1082;&#1080;,%20&#1064;&#1072;&#1073;&#1083;&#1086;&#1085;&#1099;\&#1055;&#1088;&#1080;&#1083;&#1086;&#1078;&#1077;&#1085;&#1080;&#1077;%20&#1082;%20&#1057;&#1093;&#1077;&#1084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к Схеме.dotx</Template>
  <TotalTime>152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Шамиль Латипов</dc:creator>
  <cp:lastModifiedBy>Зидан</cp:lastModifiedBy>
  <cp:revision>37</cp:revision>
  <cp:lastPrinted>2020-06-16T09:13:00Z</cp:lastPrinted>
  <dcterms:created xsi:type="dcterms:W3CDTF">2017-03-10T11:37:00Z</dcterms:created>
  <dcterms:modified xsi:type="dcterms:W3CDTF">2022-04-11T12:51:00Z</dcterms:modified>
</cp:coreProperties>
</file>